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82D" w:rsidRDefault="0046382D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46382D" w:rsidRPr="004C163C" w:rsidRDefault="0046382D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46382D" w:rsidRPr="004B444B" w:rsidRDefault="0046382D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46382D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46382D" w:rsidRPr="004B444B" w:rsidRDefault="0046382D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46382D" w:rsidRDefault="0046382D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46382D" w:rsidRPr="00E61551" w:rsidRDefault="0046382D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46382D" w:rsidRPr="00AE0107" w:rsidRDefault="0046382D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Rewitalizacja terenu boiska w Przybyszewie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46382D" w:rsidRPr="00275863" w:rsidRDefault="0046382D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46382D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6382D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46382D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6382D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6382D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46382D" w:rsidRPr="00237778" w:rsidRDefault="0046382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46382D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46382D" w:rsidRPr="00B945C8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46382D" w:rsidRPr="004C163C" w:rsidRDefault="0046382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46382D" w:rsidRPr="004C163C" w:rsidSect="004C163C">
      <w:headerReference w:type="default" r:id="rId6"/>
      <w:footerReference w:type="default" r:id="rId7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82D" w:rsidRDefault="0046382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46382D" w:rsidRDefault="0046382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2D" w:rsidRDefault="0046382D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pt;height:60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82D" w:rsidRDefault="0046382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46382D" w:rsidRDefault="0046382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82D" w:rsidRPr="004D196C" w:rsidRDefault="0046382D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4D196C">
      <w:rPr>
        <w:noProof/>
        <w:color w:val="auto"/>
        <w:lang w:eastAsia="pl-PL"/>
      </w:rPr>
      <w:t>P.271.15.2026</w:t>
    </w:r>
  </w:p>
  <w:p w:rsidR="0046382D" w:rsidRPr="00237778" w:rsidRDefault="0046382D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E7207"/>
    <w:rsid w:val="000F4CF8"/>
    <w:rsid w:val="001110F3"/>
    <w:rsid w:val="001121CC"/>
    <w:rsid w:val="00153BB6"/>
    <w:rsid w:val="00175208"/>
    <w:rsid w:val="00183854"/>
    <w:rsid w:val="0019207B"/>
    <w:rsid w:val="001945E7"/>
    <w:rsid w:val="001B01D4"/>
    <w:rsid w:val="001C0C77"/>
    <w:rsid w:val="001E45F4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3631B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382D"/>
    <w:rsid w:val="00466707"/>
    <w:rsid w:val="00467C53"/>
    <w:rsid w:val="0047136F"/>
    <w:rsid w:val="004907FB"/>
    <w:rsid w:val="004925E9"/>
    <w:rsid w:val="00493464"/>
    <w:rsid w:val="00494BCE"/>
    <w:rsid w:val="004B444B"/>
    <w:rsid w:val="004C163C"/>
    <w:rsid w:val="004D196C"/>
    <w:rsid w:val="004D4154"/>
    <w:rsid w:val="004D643A"/>
    <w:rsid w:val="004E32E9"/>
    <w:rsid w:val="00536957"/>
    <w:rsid w:val="005462DA"/>
    <w:rsid w:val="005670FC"/>
    <w:rsid w:val="005802B7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1A49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6BA5"/>
    <w:rsid w:val="00B945C8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67CFF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B066A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207</Words>
  <Characters>1246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43</cp:revision>
  <dcterms:created xsi:type="dcterms:W3CDTF">2021-04-20T12:41:00Z</dcterms:created>
  <dcterms:modified xsi:type="dcterms:W3CDTF">2026-05-06T06:39:00Z</dcterms:modified>
</cp:coreProperties>
</file>